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80243B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2C32498D"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 w14:paraId="1B2DF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 w14:paraId="3D93C9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51C14F6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5C964403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2FFE1F0C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2A91C361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4BE217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 w14:paraId="5DEB06BE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2024.9.2-9.8</w:t>
            </w:r>
          </w:p>
        </w:tc>
        <w:tc>
          <w:tcPr>
            <w:tcW w:w="1242" w:type="dxa"/>
            <w:vAlign w:val="center"/>
          </w:tcPr>
          <w:p w14:paraId="7C587B95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第1周</w:t>
            </w:r>
          </w:p>
        </w:tc>
        <w:tc>
          <w:tcPr>
            <w:tcW w:w="2748" w:type="dxa"/>
            <w:vAlign w:val="center"/>
          </w:tcPr>
          <w:p w14:paraId="3A4A9CBE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安全第一课</w:t>
            </w:r>
          </w:p>
        </w:tc>
        <w:tc>
          <w:tcPr>
            <w:tcW w:w="1380" w:type="dxa"/>
            <w:vAlign w:val="center"/>
          </w:tcPr>
          <w:p w14:paraId="1232C694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71335AF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17A0C47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7B74DA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7DDAFA45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147185" cy="5529580"/>
                  <wp:effectExtent l="0" t="0" r="18415" b="7620"/>
                  <wp:docPr id="1" name="图片 1" descr="/Users/hanwangyue/Desktop/IMG_3836.jpgIMG_38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/Users/hanwangyue/Desktop/IMG_3836.jpgIMG_3836"/>
                          <pic:cNvPicPr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7185" cy="552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654F8A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4CC1013A"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 w14:paraId="521E47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 w14:paraId="03F1F51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3CFB9FD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7597117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0FC82C59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5D996ACA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253670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 w14:paraId="7B5E1BC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2024.9.9-9.15</w:t>
            </w:r>
          </w:p>
        </w:tc>
        <w:tc>
          <w:tcPr>
            <w:tcW w:w="1242" w:type="dxa"/>
            <w:vAlign w:val="center"/>
          </w:tcPr>
          <w:p w14:paraId="038AC793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第2周</w:t>
            </w:r>
          </w:p>
        </w:tc>
        <w:tc>
          <w:tcPr>
            <w:tcW w:w="2748" w:type="dxa"/>
            <w:vAlign w:val="center"/>
          </w:tcPr>
          <w:p w14:paraId="6101F98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防溺水小知识</w:t>
            </w:r>
          </w:p>
        </w:tc>
        <w:tc>
          <w:tcPr>
            <w:tcW w:w="1380" w:type="dxa"/>
            <w:vAlign w:val="center"/>
          </w:tcPr>
          <w:p w14:paraId="3EE73BB8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2BFFAA0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713DFC9C"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6A7132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39EE19FC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50030" cy="5400040"/>
                  <wp:effectExtent l="0" t="0" r="13970" b="10160"/>
                  <wp:docPr id="3" name="图片 3" descr="/Users/hanwangyue/Desktop/IMG_4387.jpgIMG_4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/Users/hanwangyue/Desktop/IMG_4387.jpgIMG_438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030" cy="540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5CD95E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4DF175FF">
      <w:pPr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 xml:space="preserve">  </w:t>
      </w:r>
      <w:r>
        <w:rPr>
          <w:rFonts w:hint="eastAsia" w:ascii="宋体" w:hAnsi="宋体" w:eastAsia="宋体" w:cs="宋体"/>
          <w:sz w:val="28"/>
          <w:szCs w:val="28"/>
        </w:rPr>
        <w:t xml:space="preserve">班级：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润润4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班</w:t>
      </w:r>
      <w:r>
        <w:rPr>
          <w:rFonts w:hint="eastAsia" w:ascii="宋体" w:hAnsi="宋体" w:eastAsia="宋体" w:cs="宋体"/>
          <w:sz w:val="28"/>
          <w:szCs w:val="28"/>
        </w:rPr>
        <w:t xml:space="preserve">      登记人: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 w14:paraId="77321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 w14:paraId="6A7EC63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426CB03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55D78C01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29A432AD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1FBE4727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3DE9F9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 w14:paraId="03C656F1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2024.9.23-9.29</w:t>
            </w:r>
          </w:p>
        </w:tc>
        <w:tc>
          <w:tcPr>
            <w:tcW w:w="1242" w:type="dxa"/>
            <w:vAlign w:val="center"/>
          </w:tcPr>
          <w:p w14:paraId="36207CF8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第4周</w:t>
            </w:r>
          </w:p>
        </w:tc>
        <w:tc>
          <w:tcPr>
            <w:tcW w:w="2748" w:type="dxa"/>
            <w:vAlign w:val="center"/>
          </w:tcPr>
          <w:p w14:paraId="18C6120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防踩踏小知识</w:t>
            </w:r>
          </w:p>
        </w:tc>
        <w:tc>
          <w:tcPr>
            <w:tcW w:w="1380" w:type="dxa"/>
            <w:vAlign w:val="center"/>
          </w:tcPr>
          <w:p w14:paraId="77D4143F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7FFA7C2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0F0A36BE"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344C86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7002FE4A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50030" cy="5400040"/>
                  <wp:effectExtent l="0" t="0" r="13970" b="10160"/>
                  <wp:docPr id="4" name="图片 4" descr="D:/HuaweiMoveData/Users/陈晨/Desktop/IMG_20241021_135401_副本.jpgIMG_20241021_135401_副本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/HuaweiMoveData/Users/陈晨/Desktop/IMG_20241021_135401_副本.jpgIMG_20241021_135401_副本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030" cy="540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7DC55C8D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980240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F38D5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cwYmJiN2E3OGU5N2FjYzM5NTE0NjZkY2U1ZWMwMDc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1EBACF75"/>
    <w:rsid w:val="1F65294C"/>
    <w:rsid w:val="221A3F99"/>
    <w:rsid w:val="22315BAD"/>
    <w:rsid w:val="22533012"/>
    <w:rsid w:val="23B6903B"/>
    <w:rsid w:val="23C74131"/>
    <w:rsid w:val="24A2038F"/>
    <w:rsid w:val="266E3992"/>
    <w:rsid w:val="26834317"/>
    <w:rsid w:val="27AA012D"/>
    <w:rsid w:val="29E408BF"/>
    <w:rsid w:val="2A4827BE"/>
    <w:rsid w:val="2AB7CDAD"/>
    <w:rsid w:val="2C0734F1"/>
    <w:rsid w:val="2E3A7BDA"/>
    <w:rsid w:val="2E3C701B"/>
    <w:rsid w:val="2E71338D"/>
    <w:rsid w:val="2F1A3574"/>
    <w:rsid w:val="2FBB411A"/>
    <w:rsid w:val="2FC601BF"/>
    <w:rsid w:val="304D43F8"/>
    <w:rsid w:val="30798253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3FAF1A08"/>
    <w:rsid w:val="3FDB9BC7"/>
    <w:rsid w:val="3FFB3554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AC279D6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5FB74ABB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AF656D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6FDFCA7F"/>
    <w:rsid w:val="702B6FEE"/>
    <w:rsid w:val="724C5DC5"/>
    <w:rsid w:val="7258543D"/>
    <w:rsid w:val="72FF53D3"/>
    <w:rsid w:val="73832F0D"/>
    <w:rsid w:val="73833D8C"/>
    <w:rsid w:val="74925C8D"/>
    <w:rsid w:val="753B6DC2"/>
    <w:rsid w:val="75C722FC"/>
    <w:rsid w:val="75F70770"/>
    <w:rsid w:val="76A2647D"/>
    <w:rsid w:val="788A7833"/>
    <w:rsid w:val="78E274AE"/>
    <w:rsid w:val="79AE22E2"/>
    <w:rsid w:val="7AE741DD"/>
    <w:rsid w:val="7BEFD251"/>
    <w:rsid w:val="7C5B51DD"/>
    <w:rsid w:val="7D1267B3"/>
    <w:rsid w:val="7D1DE280"/>
    <w:rsid w:val="7DCD4067"/>
    <w:rsid w:val="7EB9BA00"/>
    <w:rsid w:val="7EC11C85"/>
    <w:rsid w:val="7ED67CE0"/>
    <w:rsid w:val="7F3F40AE"/>
    <w:rsid w:val="9FF61333"/>
    <w:rsid w:val="AE5D3EE3"/>
    <w:rsid w:val="AFB5DFFE"/>
    <w:rsid w:val="DAEBDE9C"/>
    <w:rsid w:val="DAEC1D03"/>
    <w:rsid w:val="DDFB8BE1"/>
    <w:rsid w:val="E1FECE2F"/>
    <w:rsid w:val="E7C22DCF"/>
    <w:rsid w:val="EBDA8AB2"/>
    <w:rsid w:val="EFBF36D3"/>
    <w:rsid w:val="EFD7E230"/>
    <w:rsid w:val="EFFC726A"/>
    <w:rsid w:val="F3BF2C89"/>
    <w:rsid w:val="F4F7FF30"/>
    <w:rsid w:val="F4FFA102"/>
    <w:rsid w:val="F6CD4D5C"/>
    <w:rsid w:val="F9F7AB57"/>
    <w:rsid w:val="FE9DA7E1"/>
    <w:rsid w:val="FF355E1A"/>
    <w:rsid w:val="FFFDC84E"/>
    <w:rsid w:val="FFFE3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4</Pages>
  <Words>173</Words>
  <Characters>212</Characters>
  <Lines>0</Lines>
  <Paragraphs>0</Paragraphs>
  <TotalTime>7</TotalTime>
  <ScaleCrop>false</ScaleCrop>
  <LinksUpToDate>false</LinksUpToDate>
  <CharactersWithSpaces>260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2017-10-30T04:11:00Z</dcterms:created>
  <dc:creator>admin</dc:creator>
  <cp:lastModifiedBy>CheN。</cp:lastModifiedBy>
  <cp:lastPrinted>2020-11-09T00:11:00Z</cp:lastPrinted>
  <dcterms:modified xsi:type="dcterms:W3CDTF">2024-10-21T06:00:47Z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A6DB5DB80BC44B1BA34BC091E2EAE61B_13</vt:lpwstr>
  </property>
</Properties>
</file>